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5C7441DA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C1837">
        <w:rPr>
          <w:b/>
          <w:noProof/>
          <w:sz w:val="24"/>
        </w:rPr>
        <w:t>6</w:t>
      </w:r>
      <w:r w:rsidR="00180C97">
        <w:rPr>
          <w:b/>
          <w:noProof/>
          <w:sz w:val="24"/>
        </w:rPr>
        <w:t>889</w:t>
      </w:r>
    </w:p>
    <w:p w14:paraId="766A0330" w14:textId="015129AD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</w:r>
      <w:r w:rsidR="00180C97">
        <w:rPr>
          <w:b/>
          <w:noProof/>
          <w:sz w:val="24"/>
        </w:rPr>
        <w:tab/>
        <w:t>(revision of C1-246462)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A83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5B5DB" w:rsidR="001E41F3" w:rsidRPr="00410371" w:rsidRDefault="00A83C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1837">
                <w:rPr>
                  <w:b/>
                  <w:noProof/>
                  <w:sz w:val="28"/>
                </w:rPr>
                <w:t>6701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92DD5" w:rsidR="001E41F3" w:rsidRPr="00410371" w:rsidRDefault="00AD5F8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F568F" w:rsidR="001E41F3" w:rsidRPr="00410371" w:rsidRDefault="00A83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803B83">
                <w:rPr>
                  <w:b/>
                  <w:noProof/>
                  <w:sz w:val="28"/>
                </w:rPr>
                <w:t>9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803B83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7208A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80C97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A83C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0B5CB" w:rsidR="001E41F3" w:rsidRDefault="00180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875ADF">
              <w:rPr>
                <w:noProof/>
              </w:rPr>
              <w:t>,</w:t>
            </w:r>
            <w:r w:rsidR="00875ADF">
              <w:t xml:space="preserve"> </w:t>
            </w:r>
            <w:fldSimple w:instr=" DOCPROPERTY  RelatedWis  \* MERGEFORMAT ">
              <w:r w:rsidR="00875ADF">
                <w:rPr>
                  <w:noProof/>
                  <w:lang w:eastAsia="zh-CN"/>
                </w:rPr>
                <w:t>IMSProtocol</w:t>
              </w:r>
              <w:r w:rsidR="00875ADF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A83C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32E97" w:rsidR="001E41F3" w:rsidRDefault="00A26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E18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C2DB6" w14:textId="77777777" w:rsidR="00B054D2" w:rsidRDefault="00B054D2" w:rsidP="00B054D2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BC29654" w14:textId="7F195BA2" w:rsidR="00B054D2" w:rsidRDefault="00B054D2" w:rsidP="00B054D2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9C60F4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630DEDFA" w14:textId="79D5187D" w:rsidR="00B054D2" w:rsidRPr="00CD5B8B" w:rsidRDefault="00B054D2" w:rsidP="00B054D2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B054D2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3F17BBBD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6:00Z">
        <w:r w:rsidR="0003411C">
          <w:t>IETF</w:t>
        </w:r>
        <w:r w:rsidR="0003411C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DFFF" w14:textId="77777777" w:rsidR="00A264E6" w:rsidRDefault="00A264E6">
      <w:r>
        <w:separator/>
      </w:r>
    </w:p>
  </w:endnote>
  <w:endnote w:type="continuationSeparator" w:id="0">
    <w:p w14:paraId="7C46A4CC" w14:textId="77777777" w:rsidR="00A264E6" w:rsidRDefault="00A2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F7F5" w14:textId="77777777" w:rsidR="00A264E6" w:rsidRDefault="00A264E6">
      <w:r>
        <w:separator/>
      </w:r>
    </w:p>
  </w:footnote>
  <w:footnote w:type="continuationSeparator" w:id="0">
    <w:p w14:paraId="0D5CFAEE" w14:textId="77777777" w:rsidR="00A264E6" w:rsidRDefault="00A26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3411C"/>
    <w:rsid w:val="00050C6F"/>
    <w:rsid w:val="00050EB0"/>
    <w:rsid w:val="00084ADF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0C97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A77D2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18B9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3B83"/>
    <w:rsid w:val="008040A8"/>
    <w:rsid w:val="00804359"/>
    <w:rsid w:val="00820339"/>
    <w:rsid w:val="0082146E"/>
    <w:rsid w:val="00824261"/>
    <w:rsid w:val="008279FA"/>
    <w:rsid w:val="0084481C"/>
    <w:rsid w:val="008450CF"/>
    <w:rsid w:val="008626E7"/>
    <w:rsid w:val="00863BEA"/>
    <w:rsid w:val="00870EE7"/>
    <w:rsid w:val="0087456C"/>
    <w:rsid w:val="00875ADF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C60F4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264E6"/>
    <w:rsid w:val="00A312E5"/>
    <w:rsid w:val="00A47E70"/>
    <w:rsid w:val="00A50CF0"/>
    <w:rsid w:val="00A55831"/>
    <w:rsid w:val="00A7671C"/>
    <w:rsid w:val="00A80F6E"/>
    <w:rsid w:val="00A83C4D"/>
    <w:rsid w:val="00A85E3B"/>
    <w:rsid w:val="00AA2CBC"/>
    <w:rsid w:val="00AA5EFD"/>
    <w:rsid w:val="00AC0730"/>
    <w:rsid w:val="00AC28BB"/>
    <w:rsid w:val="00AC5820"/>
    <w:rsid w:val="00AD1CD8"/>
    <w:rsid w:val="00AD27DC"/>
    <w:rsid w:val="00AD5F83"/>
    <w:rsid w:val="00B054D2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C1837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1D74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8E0"/>
    <w:rsid w:val="00D32D10"/>
    <w:rsid w:val="00D50117"/>
    <w:rsid w:val="00D50255"/>
    <w:rsid w:val="00D52ADE"/>
    <w:rsid w:val="00D611E9"/>
    <w:rsid w:val="00D66520"/>
    <w:rsid w:val="00D70F07"/>
    <w:rsid w:val="00D7226C"/>
    <w:rsid w:val="00D75205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20C12-F38A-468E-9C94-3BC740DA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9</cp:revision>
  <cp:lastPrinted>1900-01-01T00:00:00Z</cp:lastPrinted>
  <dcterms:created xsi:type="dcterms:W3CDTF">2024-11-20T19:15:00Z</dcterms:created>
  <dcterms:modified xsi:type="dcterms:W3CDTF">2024-11-20T19:59:00Z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